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93C" w:rsidRDefault="007A793C" w:rsidP="006F0E61">
      <w:pPr>
        <w:tabs>
          <w:tab w:val="left" w:pos="4860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7A793C" w:rsidRDefault="007A793C" w:rsidP="006F0E61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7A793C" w:rsidRDefault="007A793C" w:rsidP="006F0E61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A793C" w:rsidRDefault="007A793C" w:rsidP="006F0E61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A793C" w:rsidRPr="002F3BFA" w:rsidRDefault="007A793C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Приложение № 1</w:t>
      </w:r>
      <w:r w:rsidRPr="002F3BFA">
        <w:rPr>
          <w:rFonts w:ascii="Times New Roman" w:hAnsi="Times New Roman"/>
          <w:b/>
          <w:sz w:val="28"/>
          <w:szCs w:val="28"/>
        </w:rPr>
        <w:t>3</w:t>
      </w:r>
    </w:p>
    <w:p w:rsidR="007A793C" w:rsidRPr="00FA4A39" w:rsidRDefault="007A793C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 xml:space="preserve">к </w:t>
      </w:r>
      <w:r>
        <w:rPr>
          <w:rFonts w:ascii="Times New Roman" w:hAnsi="Times New Roman"/>
          <w:b/>
          <w:sz w:val="28"/>
          <w:szCs w:val="28"/>
        </w:rPr>
        <w:t>д</w:t>
      </w:r>
      <w:r w:rsidRPr="00FA4A39">
        <w:rPr>
          <w:rFonts w:ascii="Times New Roman" w:hAnsi="Times New Roman"/>
          <w:b/>
          <w:sz w:val="28"/>
          <w:szCs w:val="28"/>
        </w:rPr>
        <w:t xml:space="preserve">оговору </w:t>
      </w:r>
      <w:r>
        <w:rPr>
          <w:rFonts w:ascii="Times New Roman" w:hAnsi="Times New Roman"/>
          <w:b/>
          <w:sz w:val="28"/>
          <w:szCs w:val="28"/>
        </w:rPr>
        <w:t xml:space="preserve">поставки деталей трубопроводов </w:t>
      </w:r>
      <w:r w:rsidRPr="00FA4A39">
        <w:rPr>
          <w:rFonts w:ascii="Times New Roman" w:hAnsi="Times New Roman"/>
          <w:b/>
          <w:sz w:val="28"/>
          <w:szCs w:val="28"/>
        </w:rPr>
        <w:t>от «___» __________ ______ г.</w:t>
      </w:r>
    </w:p>
    <w:p w:rsidR="007A793C" w:rsidRPr="00FA4A39" w:rsidRDefault="007A793C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7A793C" w:rsidRPr="00FA4A39" w:rsidRDefault="007A793C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</w:t>
      </w:r>
      <w:r>
        <w:rPr>
          <w:rFonts w:ascii="Times New Roman" w:hAnsi="Times New Roman"/>
          <w:b/>
          <w:sz w:val="28"/>
          <w:szCs w:val="28"/>
        </w:rPr>
        <w:t>________</w:t>
      </w:r>
      <w:r w:rsidRPr="00FA4A39">
        <w:rPr>
          <w:rFonts w:ascii="Times New Roman" w:hAnsi="Times New Roman"/>
          <w:b/>
          <w:sz w:val="28"/>
          <w:szCs w:val="28"/>
        </w:rPr>
        <w:t>________________________________________________</w:t>
      </w:r>
    </w:p>
    <w:p w:rsidR="007A793C" w:rsidRPr="00FA4A39" w:rsidRDefault="007A793C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7A793C" w:rsidRPr="00FA4A39" w:rsidRDefault="007A793C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7A793C" w:rsidRPr="00FA4A39" w:rsidRDefault="007A793C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7A793C" w:rsidRPr="00FA4A39" w:rsidRDefault="007A793C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7A793C" w:rsidRPr="00FA4A39" w:rsidRDefault="007A793C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7A793C" w:rsidRPr="00FA4A39" w:rsidRDefault="007A793C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7A793C" w:rsidRPr="00FA4A39" w:rsidRDefault="007A793C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7A793C" w:rsidRPr="00FA4A39" w:rsidRDefault="007A793C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7A793C" w:rsidRPr="00FA4A39" w:rsidRDefault="007A793C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A793C" w:rsidRPr="00FA4A39" w:rsidRDefault="007A793C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7A793C" w:rsidRPr="00FA4A39" w:rsidRDefault="007A793C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7A793C" w:rsidRPr="00FA4A39" w:rsidRDefault="007A793C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7A793C" w:rsidRPr="00FA4A39" w:rsidRDefault="007A793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A793C" w:rsidRPr="00FA4A39" w:rsidRDefault="007A793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A793C" w:rsidRPr="00FA4A39" w:rsidRDefault="007A793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A793C" w:rsidRPr="00FA4A39" w:rsidRDefault="007A793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A793C" w:rsidRPr="00FA4A39" w:rsidRDefault="007A793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A793C" w:rsidRPr="00FA4A39" w:rsidRDefault="007A793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A793C" w:rsidRPr="00FA4A39" w:rsidRDefault="007A793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A793C" w:rsidRPr="00FA4A39" w:rsidRDefault="007A793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A793C" w:rsidRPr="00FA4A39" w:rsidRDefault="007A793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A793C" w:rsidRPr="00FA4A39" w:rsidRDefault="007A793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A793C" w:rsidRPr="00FA4A39" w:rsidRDefault="007A793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A793C" w:rsidRPr="00FA4A39" w:rsidRDefault="007A793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A793C" w:rsidRPr="00FA4A39" w:rsidRDefault="007A793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A793C" w:rsidRPr="00FA4A39" w:rsidRDefault="007A793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A793C" w:rsidRPr="00FA4A39" w:rsidRDefault="007A793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A793C" w:rsidRPr="00FA4A39" w:rsidRDefault="007A793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A793C" w:rsidRPr="00FA4A39" w:rsidRDefault="007A793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A793C" w:rsidRPr="00FA4A39" w:rsidRDefault="007A793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A793C" w:rsidRPr="007D54FF" w:rsidRDefault="007A793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A793C" w:rsidRPr="007D54FF" w:rsidRDefault="007A793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A793C" w:rsidRPr="007D54FF" w:rsidRDefault="007A793C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7A793C" w:rsidRPr="007D54FF" w:rsidRDefault="007A793C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7A793C" w:rsidRPr="007D54FF" w:rsidRDefault="007A793C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r w:rsidRPr="007D54FF">
        <w:rPr>
          <w:rFonts w:ascii="Times New Roman" w:hAnsi="Times New Roman"/>
          <w:iCs/>
          <w:sz w:val="28"/>
          <w:szCs w:val="28"/>
        </w:rPr>
        <w:t>штрих-кодом в порядке, определяемом настоящим Договором.</w:t>
      </w:r>
    </w:p>
    <w:p w:rsidR="007A793C" w:rsidRPr="007D54FF" w:rsidRDefault="007A793C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7A793C" w:rsidRPr="007D54FF" w:rsidRDefault="007A793C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7A793C" w:rsidRPr="007D54FF" w:rsidRDefault="007A793C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7A793C" w:rsidRPr="007D54FF" w:rsidRDefault="007A793C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составу и содержанию маркировки штрих-кодом.</w:t>
      </w:r>
    </w:p>
    <w:p w:rsidR="007A793C" w:rsidRPr="007D54FF" w:rsidRDefault="007A793C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7A793C" w:rsidRPr="007D54FF" w:rsidRDefault="007A793C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7A793C" w:rsidRPr="007D54FF" w:rsidRDefault="007A793C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Состав и содержание маркировки оборудования штрих-кодом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14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7A793C" w:rsidRPr="007D54FF" w:rsidRDefault="007A793C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Внесение изменений в состав и содержание маркировки оборудования штрих-кодом не допускается.</w:t>
      </w:r>
    </w:p>
    <w:p w:rsidR="007A793C" w:rsidRPr="007D54FF" w:rsidRDefault="007A793C" w:rsidP="00CB52E5">
      <w:pPr>
        <w:pStyle w:val="ListParagraph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7A793C" w:rsidRPr="007D54FF" w:rsidRDefault="007A793C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7A793C" w:rsidRPr="007D54FF" w:rsidRDefault="007A793C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7A793C" w:rsidRPr="007D54FF" w:rsidRDefault="007A793C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7A793C" w:rsidRPr="007D54FF" w:rsidRDefault="007A793C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7A793C" w:rsidRPr="007D54FF" w:rsidRDefault="007A793C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7A793C" w:rsidRPr="007D54FF" w:rsidRDefault="007A793C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7A793C" w:rsidRPr="007D54FF" w:rsidRDefault="007A793C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7A793C" w:rsidRPr="007D54FF" w:rsidRDefault="007A793C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7A793C" w:rsidRPr="007D54FF" w:rsidRDefault="007A793C" w:rsidP="006A053B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7A793C" w:rsidRPr="007D54FF" w:rsidRDefault="007A793C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7A793C" w:rsidRPr="007D54FF" w:rsidRDefault="007A793C" w:rsidP="006A053B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7A793C" w:rsidRPr="007D54FF" w:rsidRDefault="007A793C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7A793C" w:rsidRPr="007D54FF" w:rsidRDefault="007A793C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7A793C" w:rsidRPr="007D54FF" w:rsidRDefault="007A793C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7A793C" w:rsidRPr="007D54FF" w:rsidRDefault="007A793C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7A793C" w:rsidRPr="007D54FF" w:rsidRDefault="007A793C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14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7A793C" w:rsidRPr="007D54FF" w:rsidRDefault="007A793C" w:rsidP="00EA527D">
      <w:pPr>
        <w:pStyle w:val="BodyText"/>
        <w:rPr>
          <w:sz w:val="28"/>
          <w:szCs w:val="28"/>
          <w:lang w:eastAsia="en-GB"/>
        </w:rPr>
      </w:pPr>
    </w:p>
    <w:p w:rsidR="007A793C" w:rsidRPr="007D54FF" w:rsidRDefault="007A793C" w:rsidP="006A053B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7A793C" w:rsidRPr="007D54FF" w:rsidRDefault="007A793C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к нанесению штрих-кода и качеству маркировки штрих-кодом являются:</w:t>
      </w:r>
    </w:p>
    <w:p w:rsidR="007A793C" w:rsidRPr="007D54FF" w:rsidRDefault="007A793C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Способ нанесения маркировки штрих-кода должен обеспечивать ее качество, нестираемость в процессе эксплуатации, транспортирования и 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7A793C" w:rsidRPr="007D54FF" w:rsidRDefault="007A793C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7A793C" w:rsidRPr="007D54FF" w:rsidRDefault="007A793C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7A793C" w:rsidRPr="007D54FF" w:rsidRDefault="007A793C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7A793C" w:rsidRPr="007D54FF" w:rsidRDefault="007A793C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4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7A793C" w:rsidRPr="007D54FF" w:rsidRDefault="007A793C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к способу маркировки штрих-кодом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14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7A793C" w:rsidRPr="00CE6B6C" w:rsidRDefault="007A793C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_GoBack"/>
      <w:bookmarkEnd w:id="5"/>
      <w:bookmarkEnd w:id="6"/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7A793C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7A793C" w:rsidRPr="007D54FF" w:rsidRDefault="007A793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7A793C" w:rsidRPr="007D54FF" w:rsidRDefault="007A793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7A793C" w:rsidRPr="007D54FF" w:rsidTr="007F259B">
        <w:trPr>
          <w:trHeight w:val="1938"/>
          <w:jc w:val="center"/>
        </w:trPr>
        <w:tc>
          <w:tcPr>
            <w:tcW w:w="4965" w:type="dxa"/>
          </w:tcPr>
          <w:p w:rsidR="007A793C" w:rsidRPr="007D54FF" w:rsidRDefault="007A793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7A793C" w:rsidRPr="007D54FF" w:rsidRDefault="007A793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7A793C" w:rsidRPr="007D54FF" w:rsidRDefault="007A793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7A793C" w:rsidRPr="007D54FF" w:rsidRDefault="007A793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7A793C" w:rsidRPr="007D54FF" w:rsidRDefault="007A793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7A793C" w:rsidRPr="007D54FF" w:rsidRDefault="007A793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7A793C" w:rsidRPr="007D54FF" w:rsidRDefault="007A793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7A793C" w:rsidRPr="007D54FF" w:rsidRDefault="007A793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7A793C" w:rsidRPr="007D54FF" w:rsidRDefault="007A793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7A793C" w:rsidRPr="007D54FF" w:rsidRDefault="007A793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7A793C" w:rsidRPr="007D54FF" w:rsidRDefault="007A793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7A793C" w:rsidRPr="007D54FF" w:rsidRDefault="007A793C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7A793C" w:rsidRPr="007D54FF" w:rsidRDefault="007A793C" w:rsidP="007D54FF">
      <w:pPr>
        <w:jc w:val="both"/>
        <w:rPr>
          <w:rFonts w:ascii="Times New Roman" w:hAnsi="Times New Roman"/>
          <w:sz w:val="28"/>
          <w:szCs w:val="28"/>
        </w:rPr>
      </w:pPr>
    </w:p>
    <w:p w:rsidR="007A793C" w:rsidRPr="007D54FF" w:rsidRDefault="007A793C" w:rsidP="004A6912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7A793C" w:rsidRPr="007D54FF" w:rsidSect="00DB0448">
      <w:headerReference w:type="default" r:id="rId7"/>
      <w:foot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93C" w:rsidRDefault="007A793C">
      <w:r>
        <w:separator/>
      </w:r>
    </w:p>
  </w:endnote>
  <w:endnote w:type="continuationSeparator" w:id="0">
    <w:p w:rsidR="007A793C" w:rsidRDefault="007A79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93C" w:rsidRPr="00572698" w:rsidRDefault="007A793C">
    <w:pPr>
      <w:pStyle w:val="Footer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4</w:t>
    </w:r>
    <w:r w:rsidRPr="00572698">
      <w:rPr>
        <w:sz w:val="16"/>
        <w:szCs w:val="16"/>
      </w:rPr>
      <w:fldChar w:fldCharType="end"/>
    </w:r>
  </w:p>
  <w:p w:rsidR="007A793C" w:rsidRDefault="007A79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93C" w:rsidRDefault="007A793C">
      <w:r>
        <w:separator/>
      </w:r>
    </w:p>
  </w:footnote>
  <w:footnote w:type="continuationSeparator" w:id="0">
    <w:p w:rsidR="007A793C" w:rsidRDefault="007A79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93C" w:rsidRDefault="007A793C" w:rsidP="00E270BF">
    <w:pPr>
      <w:pStyle w:val="Header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Pr="00D01AC3"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noProof/>
        <w:sz w:val="28"/>
      </w:rPr>
      <w:t>4</w:t>
    </w:r>
    <w:r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Pr="00D01AC3">
      <w:rPr>
        <w:rFonts w:ascii="Times New Roman" w:hAnsi="Times New Roman"/>
        <w:b/>
        <w:sz w:val="28"/>
      </w:rPr>
      <w:fldChar w:fldCharType="separate"/>
    </w:r>
    <w:r>
      <w:rPr>
        <w:rFonts w:ascii="Times New Roman" w:hAnsi="Times New Roman"/>
        <w:b/>
        <w:noProof/>
        <w:sz w:val="28"/>
      </w:rPr>
      <w:t>4</w:t>
    </w:r>
    <w:r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0CA"/>
    <w:rsid w:val="0001597D"/>
    <w:rsid w:val="000178DB"/>
    <w:rsid w:val="00026D2D"/>
    <w:rsid w:val="00027847"/>
    <w:rsid w:val="000307F7"/>
    <w:rsid w:val="00051ACB"/>
    <w:rsid w:val="00051F1F"/>
    <w:rsid w:val="00074BB2"/>
    <w:rsid w:val="00086CCA"/>
    <w:rsid w:val="000D7C8F"/>
    <w:rsid w:val="000F337D"/>
    <w:rsid w:val="001020C9"/>
    <w:rsid w:val="00102D0B"/>
    <w:rsid w:val="0011186E"/>
    <w:rsid w:val="0014502E"/>
    <w:rsid w:val="00147D87"/>
    <w:rsid w:val="0016479F"/>
    <w:rsid w:val="00172515"/>
    <w:rsid w:val="001A024C"/>
    <w:rsid w:val="001B1971"/>
    <w:rsid w:val="001B3F9D"/>
    <w:rsid w:val="001B54C4"/>
    <w:rsid w:val="001F74A3"/>
    <w:rsid w:val="002042E4"/>
    <w:rsid w:val="00232DA8"/>
    <w:rsid w:val="002359B1"/>
    <w:rsid w:val="002372C5"/>
    <w:rsid w:val="0025643E"/>
    <w:rsid w:val="002A4AAC"/>
    <w:rsid w:val="002B0D5E"/>
    <w:rsid w:val="002E7F26"/>
    <w:rsid w:val="002F3BFA"/>
    <w:rsid w:val="00301424"/>
    <w:rsid w:val="003063CC"/>
    <w:rsid w:val="00351A04"/>
    <w:rsid w:val="00362CBD"/>
    <w:rsid w:val="00365B09"/>
    <w:rsid w:val="0037130D"/>
    <w:rsid w:val="0039608B"/>
    <w:rsid w:val="003B632C"/>
    <w:rsid w:val="003C49D0"/>
    <w:rsid w:val="003D3794"/>
    <w:rsid w:val="00403145"/>
    <w:rsid w:val="00403938"/>
    <w:rsid w:val="00416055"/>
    <w:rsid w:val="00423406"/>
    <w:rsid w:val="00443588"/>
    <w:rsid w:val="00457894"/>
    <w:rsid w:val="00460FAA"/>
    <w:rsid w:val="00461E66"/>
    <w:rsid w:val="0048783C"/>
    <w:rsid w:val="004A1A49"/>
    <w:rsid w:val="004A6912"/>
    <w:rsid w:val="004C0221"/>
    <w:rsid w:val="004D02F3"/>
    <w:rsid w:val="004D6F0F"/>
    <w:rsid w:val="004E2E77"/>
    <w:rsid w:val="0053556A"/>
    <w:rsid w:val="00543107"/>
    <w:rsid w:val="00550BE9"/>
    <w:rsid w:val="00572698"/>
    <w:rsid w:val="0059781E"/>
    <w:rsid w:val="005A0666"/>
    <w:rsid w:val="005A481E"/>
    <w:rsid w:val="005E00F1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A053B"/>
    <w:rsid w:val="006A3FF3"/>
    <w:rsid w:val="006B3E24"/>
    <w:rsid w:val="006F0E61"/>
    <w:rsid w:val="006F504A"/>
    <w:rsid w:val="00700F1E"/>
    <w:rsid w:val="00715005"/>
    <w:rsid w:val="00721B71"/>
    <w:rsid w:val="00727DE4"/>
    <w:rsid w:val="00735E07"/>
    <w:rsid w:val="0076601D"/>
    <w:rsid w:val="0077128E"/>
    <w:rsid w:val="007751A0"/>
    <w:rsid w:val="00795637"/>
    <w:rsid w:val="007A793C"/>
    <w:rsid w:val="007B2FBC"/>
    <w:rsid w:val="007B5B1A"/>
    <w:rsid w:val="007C581F"/>
    <w:rsid w:val="007D439C"/>
    <w:rsid w:val="007D54FF"/>
    <w:rsid w:val="007E64E6"/>
    <w:rsid w:val="007F259B"/>
    <w:rsid w:val="007F6DF5"/>
    <w:rsid w:val="00844E63"/>
    <w:rsid w:val="0085419A"/>
    <w:rsid w:val="00854F19"/>
    <w:rsid w:val="008555AD"/>
    <w:rsid w:val="00863263"/>
    <w:rsid w:val="0086613A"/>
    <w:rsid w:val="00872264"/>
    <w:rsid w:val="00877664"/>
    <w:rsid w:val="00891BA3"/>
    <w:rsid w:val="008A287E"/>
    <w:rsid w:val="008B638B"/>
    <w:rsid w:val="008E6862"/>
    <w:rsid w:val="008E7D40"/>
    <w:rsid w:val="009043BA"/>
    <w:rsid w:val="009059E7"/>
    <w:rsid w:val="00924FC0"/>
    <w:rsid w:val="00930CF0"/>
    <w:rsid w:val="00941E01"/>
    <w:rsid w:val="00972EE1"/>
    <w:rsid w:val="00973F76"/>
    <w:rsid w:val="00991C18"/>
    <w:rsid w:val="009A1B4B"/>
    <w:rsid w:val="009B126E"/>
    <w:rsid w:val="009C2190"/>
    <w:rsid w:val="009C47B3"/>
    <w:rsid w:val="009C6299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1287"/>
    <w:rsid w:val="00A4481B"/>
    <w:rsid w:val="00A44A07"/>
    <w:rsid w:val="00A517DF"/>
    <w:rsid w:val="00A55305"/>
    <w:rsid w:val="00A579C2"/>
    <w:rsid w:val="00A62EF5"/>
    <w:rsid w:val="00A90F6F"/>
    <w:rsid w:val="00A95476"/>
    <w:rsid w:val="00AB13C8"/>
    <w:rsid w:val="00AB5958"/>
    <w:rsid w:val="00AC6F86"/>
    <w:rsid w:val="00AD3B00"/>
    <w:rsid w:val="00AD456F"/>
    <w:rsid w:val="00AE018F"/>
    <w:rsid w:val="00AE62DD"/>
    <w:rsid w:val="00AE6E75"/>
    <w:rsid w:val="00B14E8D"/>
    <w:rsid w:val="00B34DEE"/>
    <w:rsid w:val="00B54701"/>
    <w:rsid w:val="00B9340D"/>
    <w:rsid w:val="00B94607"/>
    <w:rsid w:val="00BA71B0"/>
    <w:rsid w:val="00BC22A8"/>
    <w:rsid w:val="00BC3A67"/>
    <w:rsid w:val="00BC5EE9"/>
    <w:rsid w:val="00BD5F5A"/>
    <w:rsid w:val="00C051C5"/>
    <w:rsid w:val="00C10141"/>
    <w:rsid w:val="00C16A1F"/>
    <w:rsid w:val="00C538AD"/>
    <w:rsid w:val="00C747F4"/>
    <w:rsid w:val="00C7722B"/>
    <w:rsid w:val="00C85E4E"/>
    <w:rsid w:val="00C877CE"/>
    <w:rsid w:val="00C97C00"/>
    <w:rsid w:val="00CA51A7"/>
    <w:rsid w:val="00CB52E5"/>
    <w:rsid w:val="00CC3858"/>
    <w:rsid w:val="00CC4694"/>
    <w:rsid w:val="00CD4D8F"/>
    <w:rsid w:val="00CE6B6C"/>
    <w:rsid w:val="00D01AC3"/>
    <w:rsid w:val="00D3592B"/>
    <w:rsid w:val="00D46301"/>
    <w:rsid w:val="00D64275"/>
    <w:rsid w:val="00D67596"/>
    <w:rsid w:val="00D7107A"/>
    <w:rsid w:val="00D96703"/>
    <w:rsid w:val="00DB0448"/>
    <w:rsid w:val="00DD6863"/>
    <w:rsid w:val="00DD6BE4"/>
    <w:rsid w:val="00DF07E3"/>
    <w:rsid w:val="00E14E58"/>
    <w:rsid w:val="00E2010C"/>
    <w:rsid w:val="00E270BF"/>
    <w:rsid w:val="00E42EBE"/>
    <w:rsid w:val="00E4511B"/>
    <w:rsid w:val="00E611C5"/>
    <w:rsid w:val="00E67E4C"/>
    <w:rsid w:val="00E72B53"/>
    <w:rsid w:val="00E82800"/>
    <w:rsid w:val="00E917A8"/>
    <w:rsid w:val="00EA1B0B"/>
    <w:rsid w:val="00EA36D8"/>
    <w:rsid w:val="00EA527D"/>
    <w:rsid w:val="00EA586E"/>
    <w:rsid w:val="00EB17F4"/>
    <w:rsid w:val="00EB39C2"/>
    <w:rsid w:val="00EE01B2"/>
    <w:rsid w:val="00EF5D18"/>
    <w:rsid w:val="00F00C7C"/>
    <w:rsid w:val="00F1026E"/>
    <w:rsid w:val="00F23898"/>
    <w:rsid w:val="00F2592C"/>
    <w:rsid w:val="00F46003"/>
    <w:rsid w:val="00F770B7"/>
    <w:rsid w:val="00FA4A39"/>
    <w:rsid w:val="00FB6597"/>
    <w:rsid w:val="00FF0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E611C5"/>
    <w:rPr>
      <w:rFonts w:ascii="Arial" w:hAnsi="Arial"/>
      <w:sz w:val="20"/>
      <w:szCs w:val="24"/>
    </w:rPr>
  </w:style>
  <w:style w:type="paragraph" w:styleId="Heading1">
    <w:name w:val="heading 1"/>
    <w:basedOn w:val="BodyText"/>
    <w:next w:val="BodyText"/>
    <w:link w:val="Heading1Char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Heading2">
    <w:name w:val="heading 2"/>
    <w:aliases w:val="HD2"/>
    <w:basedOn w:val="BodyText"/>
    <w:next w:val="BodyText"/>
    <w:link w:val="Heading2Char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Heading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Normal"/>
    <w:next w:val="BodyText"/>
    <w:link w:val="Heading3Char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D2 Char"/>
    <w:basedOn w:val="DefaultParagraphFont"/>
    <w:link w:val="Heading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Заголовок 3 Знак1 Char,Заголовок 3 Знак Знак Char,Заголовок 3 Знак1 Знак Знак Char,Заголовок 3 Знак Знак Знак Знак Char,Заголовок 3 Знак Знак Зна... Знак Знак Char,Заголовок 3 Знак Знак Зна... Знак1 Char,Заголовок 3 Знак Char"/>
    <w:basedOn w:val="DefaultParagraphFont"/>
    <w:link w:val="Heading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Heading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DefaultParagraphFont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uiPriority w:val="99"/>
    <w:rsid w:val="00E611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611C5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D4D8F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link w:val="TOC1Char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">
    <w:name w:val="Стиль1"/>
    <w:basedOn w:val="TOC1"/>
    <w:link w:val="10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TOC1Char">
    <w:name w:val="TOC 1 Char"/>
    <w:basedOn w:val="DefaultParagraphFont"/>
    <w:link w:val="TOC1"/>
    <w:uiPriority w:val="99"/>
    <w:locked/>
    <w:rsid w:val="00572698"/>
    <w:rPr>
      <w:rFonts w:cs="Times New Roman"/>
      <w:b/>
      <w:bCs/>
      <w:caps/>
    </w:rPr>
  </w:style>
  <w:style w:type="character" w:customStyle="1" w:styleId="10">
    <w:name w:val="Стиль1 Знак"/>
    <w:basedOn w:val="TOC1Char"/>
    <w:link w:val="1"/>
    <w:uiPriority w:val="99"/>
    <w:locked/>
    <w:rsid w:val="00CD4D8F"/>
    <w:rPr>
      <w:noProof/>
    </w:rPr>
  </w:style>
  <w:style w:type="paragraph" w:styleId="DocumentMap">
    <w:name w:val="Document Map"/>
    <w:basedOn w:val="Normal"/>
    <w:link w:val="DocumentMapChar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6601D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273D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51F1F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5A481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051F1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51F1F"/>
    <w:rPr>
      <w:rFonts w:ascii="Times New Roma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51F1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51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51F1F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2082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20827"/>
    <w:rPr>
      <w:rFonts w:ascii="Arial" w:hAnsi="Arial" w:cs="Times New Roman"/>
    </w:rPr>
  </w:style>
  <w:style w:type="character" w:styleId="FootnoteReference">
    <w:name w:val="footnote reference"/>
    <w:basedOn w:val="DefaultParagraphFont"/>
    <w:uiPriority w:val="99"/>
    <w:rsid w:val="00A20827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F770B7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4E2E77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AB59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7D54F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82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2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26596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8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2664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82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2662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82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2660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8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2659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82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2662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8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82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82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2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2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82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2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82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2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82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2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2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82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1203</TotalTime>
  <Pages>4</Pages>
  <Words>816</Words>
  <Characters>4657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6620</cp:lastModifiedBy>
  <cp:revision>41</cp:revision>
  <cp:lastPrinted>2010-12-10T11:00:00Z</cp:lastPrinted>
  <dcterms:created xsi:type="dcterms:W3CDTF">2011-12-04T16:43:00Z</dcterms:created>
  <dcterms:modified xsi:type="dcterms:W3CDTF">2013-05-20T05:57:00Z</dcterms:modified>
</cp:coreProperties>
</file>